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58A40F8C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(ZV)19-21-1</w:t>
            </w:r>
            <w:r w:rsidR="00461840">
              <w:rPr>
                <w:rFonts w:cs="Arial"/>
                <w:szCs w:val="20"/>
              </w:rPr>
              <w:t>60</w:t>
            </w:r>
            <w:r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69B428A6" w:rsidR="000E6CD2" w:rsidRPr="000E6CD2" w:rsidRDefault="000D0977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18</w:t>
            </w:r>
            <w:r w:rsidR="003B3CB9">
              <w:rPr>
                <w:rFonts w:cs="Arial"/>
                <w:szCs w:val="20"/>
              </w:rPr>
              <w:t>.0</w:t>
            </w:r>
            <w:r w:rsidR="00D97918">
              <w:rPr>
                <w:rFonts w:cs="Arial"/>
                <w:szCs w:val="20"/>
              </w:rPr>
              <w:t>6</w:t>
            </w:r>
            <w:r w:rsidR="003B3CB9">
              <w:rPr>
                <w:rFonts w:cs="Arial"/>
                <w:szCs w:val="20"/>
              </w:rPr>
              <w:t>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20829EE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BK Dorsten Sanierung Geb. 9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7CF86A8B" w:rsidR="000E6CD2" w:rsidRPr="00461840" w:rsidRDefault="00461840" w:rsidP="000E6CD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Sanitär</w:t>
            </w:r>
            <w:r w:rsidR="00D97918">
              <w:rPr>
                <w:b/>
                <w:sz w:val="22"/>
                <w:szCs w:val="22"/>
              </w:rPr>
              <w:t>installation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B936A6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B936A6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77777777" w:rsidR="002D42C6" w:rsidRDefault="00B936A6" w:rsidP="00774D7F">
      <w:pPr>
        <w:pStyle w:val="Kontrollkstchen"/>
      </w:pPr>
      <w:sdt>
        <w:sdtPr>
          <w:id w:val="-1073655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BAC">
            <w:rPr>
              <w:rFonts w:ascii="MS Gothic" w:eastAsia="MS Gothic" w:hAnsi="MS Gothic" w:hint="eastAsia"/>
            </w:rPr>
            <w:t>☐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B936A6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712D486A" w14:textId="77777777" w:rsidR="00C5267A" w:rsidRDefault="00B936A6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B936A6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115B0E88" w14:textId="77777777" w:rsidR="00C5267A" w:rsidRDefault="00B936A6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C03F8AB" w14:textId="77777777" w:rsidR="00D03E02" w:rsidRDefault="00B936A6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66F7D244" w14:textId="77777777" w:rsidR="00C5267A" w:rsidRDefault="00B936A6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77777777" w:rsidR="00777672" w:rsidRDefault="00B936A6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164C2EB9" w14:textId="77777777" w:rsidR="0048028D" w:rsidRDefault="00B936A6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3A92888" w14:textId="77777777" w:rsidR="00407D63" w:rsidRDefault="00B936A6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4B4DB5C4" w14:textId="77777777" w:rsidR="001E34BB" w:rsidRDefault="001E34BB" w:rsidP="001E34BB">
      <w:pPr>
        <w:pStyle w:val="berschrift2"/>
      </w:pPr>
      <w:r>
        <w:t>unternehmensbezogene Unterlagen</w:t>
      </w:r>
    </w:p>
    <w:p w14:paraId="7F42F731" w14:textId="77777777" w:rsidR="001E34BB" w:rsidRDefault="00B936A6" w:rsidP="001E34BB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Angabe der PQ-Nummer im Angebotsschreiben oder</w:t>
      </w:r>
    </w:p>
    <w:p w14:paraId="47120E95" w14:textId="77777777" w:rsidR="001E34BB" w:rsidRDefault="001E34BB" w:rsidP="001E34BB">
      <w:pPr>
        <w:pStyle w:val="Kontrollkstchen"/>
      </w:pPr>
      <w:r>
        <w:tab/>
        <w:t>Formblatt Eigenerklärung zur Eignung oder</w:t>
      </w:r>
    </w:p>
    <w:p w14:paraId="1AC646AB" w14:textId="77777777" w:rsidR="001E34BB" w:rsidRDefault="001E34BB" w:rsidP="001E34BB">
      <w:pPr>
        <w:pStyle w:val="Kontrollkstchen"/>
      </w:pPr>
      <w:r>
        <w:rPr>
          <w:rFonts w:ascii="MS Gothic" w:eastAsia="MS Gothic" w:hAnsi="MS Gothic" w:hint="eastAsia"/>
        </w:rPr>
        <w:tab/>
      </w:r>
      <w:r>
        <w:t>Einheitliche Europäische Eigenerklärung</w:t>
      </w:r>
    </w:p>
    <w:p w14:paraId="4391CE1C" w14:textId="759B452B" w:rsidR="001E34BB" w:rsidRDefault="00B936A6" w:rsidP="001E34BB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Referenznachweise:</w:t>
      </w:r>
    </w:p>
    <w:p w14:paraId="4B9CE6A8" w14:textId="6AE2F2D1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Drei vergleichbare Projekte mit einer Nettoauftragssumme von mind. </w:t>
      </w:r>
      <w:proofErr w:type="gramStart"/>
      <w:r w:rsidR="00A22A9F">
        <w:t>1</w:t>
      </w:r>
      <w:r w:rsidR="00A27C36">
        <w:t>10</w:t>
      </w:r>
      <w:r w:rsidRPr="001E34BB">
        <w:t>.000,-</w:t>
      </w:r>
      <w:proofErr w:type="gramEnd"/>
      <w:r w:rsidRPr="001E34BB">
        <w:t xml:space="preserve"> €,</w:t>
      </w:r>
      <w:r>
        <w:t xml:space="preserve"> ausgeführt nicht früher als 01.01.2022 (Fertigstellungsdatum).</w:t>
      </w:r>
    </w:p>
    <w:p w14:paraId="1F0F2C82" w14:textId="77777777" w:rsidR="005C613F" w:rsidRDefault="005C613F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4640334" w14:textId="77777777" w:rsidR="00B55A5D" w:rsidRDefault="00B55A5D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Für diese Projekte ist </w:t>
      </w:r>
      <w:r>
        <w:t xml:space="preserve">jeweils </w:t>
      </w:r>
      <w:r w:rsidRPr="001E34BB">
        <w:t>eine Referenzbescheinigung vorzulegen.</w:t>
      </w:r>
    </w:p>
    <w:p w14:paraId="10E2E48B" w14:textId="77777777" w:rsidR="00EA5655" w:rsidRDefault="00EA5655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2576884" w14:textId="573F2B6A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>Die Referenzbescheinigung muss folgende Angaben enthalten:</w:t>
      </w:r>
    </w:p>
    <w:p w14:paraId="4F76218D" w14:textId="07501401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Ansprechpartner; Art der ausgeführten Leistung; Auftragssumme; Ausführungszeitraum;</w:t>
      </w:r>
    </w:p>
    <w:p w14:paraId="1D89AB9C" w14:textId="44476FCC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stichwortartige Benennung des mit eigenem Personal ausgeführten maßgeblichen</w:t>
      </w:r>
      <w:r>
        <w:t xml:space="preserve"> Leistungsumfangs </w:t>
      </w:r>
    </w:p>
    <w:p w14:paraId="18496647" w14:textId="2E9FC3DD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einschl. Angabe der ausgeführten Mengen;</w:t>
      </w:r>
      <w:r w:rsidR="00B55A5D">
        <w:t xml:space="preserve"> </w:t>
      </w:r>
      <w:r w:rsidR="00B55A5D" w:rsidRPr="00B55A5D">
        <w:t>Zahl der hierfür durchschnittlich eingesetzten Arbeitnehmer;</w:t>
      </w:r>
    </w:p>
    <w:p w14:paraId="56B16AAE" w14:textId="33EA27BC" w:rsidR="00B55A5D" w:rsidRDefault="00B55A5D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stichwortartige Beschreibung der besonderen technischen und gerätespezifischen</w:t>
      </w:r>
      <w:r>
        <w:t xml:space="preserve"> Anforderungen bzw. </w:t>
      </w:r>
    </w:p>
    <w:p w14:paraId="0A54ECC1" w14:textId="775F0964" w:rsidR="00B55A5D" w:rsidRDefault="00B55A5D" w:rsidP="005C613F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(bei Komplettleistung) Kurzbeschreibung der Baumaßnahme einschließlich eventueller Besonderheiten</w:t>
      </w:r>
      <w:r>
        <w:t xml:space="preserve"> der Ausführung; Angabe zur Art der Baumaßnahme (Neubau, Umbau Denkmal); </w:t>
      </w:r>
      <w:r w:rsidRPr="00B55A5D">
        <w:t>Angabe zur vertraglichen Bindung (Hauptauftragnehmer, ARGE-Partner, Nachunternehmer);</w:t>
      </w:r>
      <w:r>
        <w:t xml:space="preserve"> </w:t>
      </w:r>
      <w:r w:rsidRPr="00B55A5D">
        <w:t>ggf. Angabe der Gewerke, die mit eigenem Leitungspersonal koordiniert wurden.</w:t>
      </w:r>
    </w:p>
    <w:p w14:paraId="5D4996BE" w14:textId="3352164D" w:rsidR="001E34BB" w:rsidRDefault="00B936A6" w:rsidP="001E34BB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A5D">
            <w:rPr>
              <w:rFonts w:ascii="MS Gothic" w:eastAsia="MS Gothic" w:hAnsi="MS Gothic" w:hint="eastAsia"/>
            </w:rPr>
            <w:t>☐</w:t>
          </w:r>
        </w:sdtContent>
      </w:sdt>
      <w:r w:rsidR="001E34BB">
        <w:tab/>
      </w:r>
    </w:p>
    <w:p w14:paraId="2A13EF74" w14:textId="77777777" w:rsidR="00154BD4" w:rsidRPr="00263987" w:rsidRDefault="00154BD4" w:rsidP="00154BD4">
      <w:pPr>
        <w:pStyle w:val="berschrift2"/>
      </w:pPr>
      <w:r>
        <w:lastRenderedPageBreak/>
        <w:t>Leistungsbezogene Unterlagen</w:t>
      </w:r>
    </w:p>
    <w:p w14:paraId="01A54068" w14:textId="5FABA86E" w:rsidR="00031EAD" w:rsidRDefault="00B936A6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A2A0D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3171E351" w14:textId="12ED7E89" w:rsidR="00154BD4" w:rsidRDefault="00276093" w:rsidP="00154BD4">
      <w:pPr>
        <w:pStyle w:val="Kontrollkstchen"/>
      </w:pPr>
      <w:r>
        <w:tab/>
      </w: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B936A6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B936A6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B936A6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77777777" w:rsidR="00154BD4" w:rsidRDefault="00B936A6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04E2CD97" w14:textId="2354416E" w:rsidR="00154BD4" w:rsidRDefault="00B936A6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</w:t>
      </w:r>
      <w:r w:rsidR="001E34BB">
        <w:t xml:space="preserve"> </w:t>
      </w:r>
      <w:r w:rsidR="00C5267A">
        <w:t>Aufgliederung der Einheitspreise entsprechend Formblatt 223</w:t>
      </w:r>
    </w:p>
    <w:p w14:paraId="0BF5D73A" w14:textId="77777777" w:rsidR="00153702" w:rsidRDefault="00B936A6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B936A6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B936A6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B936A6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B936A6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B936A6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46DABBC" w:rsidR="00334891" w:rsidRPr="009514B6" w:rsidRDefault="00B936A6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0F5B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B936A6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B936A6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77777777" w:rsidR="00334891" w:rsidRDefault="00B936A6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54711FD1" w14:textId="77777777" w:rsidR="00334891" w:rsidRDefault="00B936A6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7E11FB6B" w14:textId="77777777" w:rsidR="00263987" w:rsidRDefault="00B936A6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12E73408" w14:textId="77777777" w:rsidR="00774D7F" w:rsidRDefault="00B936A6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B936A6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3056AAEA" w14:textId="77777777" w:rsidR="00774D7F" w:rsidRDefault="00B936A6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14:paraId="07E79D7E" w14:textId="77777777" w:rsidR="00774D7F" w:rsidRPr="00774D7F" w:rsidRDefault="00B936A6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389" w14:textId="77777777" w:rsidR="00996EB4" w:rsidRDefault="00996EB4">
      <w:r>
        <w:separator/>
      </w:r>
    </w:p>
  </w:endnote>
  <w:endnote w:type="continuationSeparator" w:id="0">
    <w:p w14:paraId="469573A8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ACAA" w14:textId="77777777" w:rsidR="00996EB4" w:rsidRDefault="00996EB4">
      <w:r>
        <w:separator/>
      </w:r>
    </w:p>
  </w:footnote>
  <w:footnote w:type="continuationSeparator" w:id="0">
    <w:p w14:paraId="5BD7444A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249D1"/>
    <w:rsid w:val="00031EAD"/>
    <w:rsid w:val="0003433A"/>
    <w:rsid w:val="0005583E"/>
    <w:rsid w:val="000849CE"/>
    <w:rsid w:val="00086EB5"/>
    <w:rsid w:val="000D0977"/>
    <w:rsid w:val="000E6CD2"/>
    <w:rsid w:val="000F026E"/>
    <w:rsid w:val="000F1693"/>
    <w:rsid w:val="00110816"/>
    <w:rsid w:val="00127C79"/>
    <w:rsid w:val="00133E03"/>
    <w:rsid w:val="00141558"/>
    <w:rsid w:val="001426F7"/>
    <w:rsid w:val="00153702"/>
    <w:rsid w:val="00154BD4"/>
    <w:rsid w:val="0017111E"/>
    <w:rsid w:val="001B663A"/>
    <w:rsid w:val="001C509D"/>
    <w:rsid w:val="001E1AFE"/>
    <w:rsid w:val="001E34BB"/>
    <w:rsid w:val="001F4504"/>
    <w:rsid w:val="002301C2"/>
    <w:rsid w:val="002517FD"/>
    <w:rsid w:val="00254BAC"/>
    <w:rsid w:val="00263542"/>
    <w:rsid w:val="00263987"/>
    <w:rsid w:val="00276093"/>
    <w:rsid w:val="002804BF"/>
    <w:rsid w:val="002871A9"/>
    <w:rsid w:val="00287A28"/>
    <w:rsid w:val="002C403D"/>
    <w:rsid w:val="002D42C6"/>
    <w:rsid w:val="002F4952"/>
    <w:rsid w:val="002F587D"/>
    <w:rsid w:val="00327698"/>
    <w:rsid w:val="00334891"/>
    <w:rsid w:val="00353476"/>
    <w:rsid w:val="00365D37"/>
    <w:rsid w:val="003724FA"/>
    <w:rsid w:val="00385716"/>
    <w:rsid w:val="003A36E9"/>
    <w:rsid w:val="003B3CB9"/>
    <w:rsid w:val="003D367D"/>
    <w:rsid w:val="003D3E99"/>
    <w:rsid w:val="003E2CD4"/>
    <w:rsid w:val="003F0FDC"/>
    <w:rsid w:val="00407D63"/>
    <w:rsid w:val="00417DEA"/>
    <w:rsid w:val="00424038"/>
    <w:rsid w:val="0045228F"/>
    <w:rsid w:val="0045726B"/>
    <w:rsid w:val="00460F39"/>
    <w:rsid w:val="00461840"/>
    <w:rsid w:val="00465851"/>
    <w:rsid w:val="0047055A"/>
    <w:rsid w:val="0048028D"/>
    <w:rsid w:val="00480ABD"/>
    <w:rsid w:val="00492429"/>
    <w:rsid w:val="004A2080"/>
    <w:rsid w:val="004A432C"/>
    <w:rsid w:val="004B032E"/>
    <w:rsid w:val="004B5D52"/>
    <w:rsid w:val="004C5609"/>
    <w:rsid w:val="004E1F14"/>
    <w:rsid w:val="004E6569"/>
    <w:rsid w:val="00504487"/>
    <w:rsid w:val="005222B6"/>
    <w:rsid w:val="005333C9"/>
    <w:rsid w:val="00560D2A"/>
    <w:rsid w:val="00573601"/>
    <w:rsid w:val="00575172"/>
    <w:rsid w:val="0058073B"/>
    <w:rsid w:val="005831EA"/>
    <w:rsid w:val="00585790"/>
    <w:rsid w:val="00591451"/>
    <w:rsid w:val="005C3C01"/>
    <w:rsid w:val="005C41DA"/>
    <w:rsid w:val="005C4BF9"/>
    <w:rsid w:val="005C613F"/>
    <w:rsid w:val="005E0B54"/>
    <w:rsid w:val="005F152F"/>
    <w:rsid w:val="005F41CD"/>
    <w:rsid w:val="00605DD3"/>
    <w:rsid w:val="00606550"/>
    <w:rsid w:val="00614636"/>
    <w:rsid w:val="00621EA9"/>
    <w:rsid w:val="00640260"/>
    <w:rsid w:val="00665A49"/>
    <w:rsid w:val="006827A8"/>
    <w:rsid w:val="006A021C"/>
    <w:rsid w:val="006A5AED"/>
    <w:rsid w:val="006A6D20"/>
    <w:rsid w:val="006B7CF1"/>
    <w:rsid w:val="006D403D"/>
    <w:rsid w:val="006D70A3"/>
    <w:rsid w:val="00715DF5"/>
    <w:rsid w:val="007279E9"/>
    <w:rsid w:val="00734EDE"/>
    <w:rsid w:val="00746498"/>
    <w:rsid w:val="00752DCA"/>
    <w:rsid w:val="00765A42"/>
    <w:rsid w:val="007723ED"/>
    <w:rsid w:val="00774D7F"/>
    <w:rsid w:val="00777672"/>
    <w:rsid w:val="0078194F"/>
    <w:rsid w:val="00790F5B"/>
    <w:rsid w:val="007B1879"/>
    <w:rsid w:val="007F2F16"/>
    <w:rsid w:val="00887E9D"/>
    <w:rsid w:val="008917EF"/>
    <w:rsid w:val="00892372"/>
    <w:rsid w:val="00895960"/>
    <w:rsid w:val="008A0107"/>
    <w:rsid w:val="008C257D"/>
    <w:rsid w:val="008E2912"/>
    <w:rsid w:val="008E59CB"/>
    <w:rsid w:val="00910F0B"/>
    <w:rsid w:val="009155D6"/>
    <w:rsid w:val="00916671"/>
    <w:rsid w:val="00927DEE"/>
    <w:rsid w:val="0094719E"/>
    <w:rsid w:val="009514B6"/>
    <w:rsid w:val="00962412"/>
    <w:rsid w:val="0097166A"/>
    <w:rsid w:val="00976383"/>
    <w:rsid w:val="00984803"/>
    <w:rsid w:val="00996EB4"/>
    <w:rsid w:val="009A2A0D"/>
    <w:rsid w:val="009A6E63"/>
    <w:rsid w:val="009C14BE"/>
    <w:rsid w:val="009C3063"/>
    <w:rsid w:val="009C3CF6"/>
    <w:rsid w:val="009E0FF7"/>
    <w:rsid w:val="009F5AEC"/>
    <w:rsid w:val="00A00872"/>
    <w:rsid w:val="00A22A9F"/>
    <w:rsid w:val="00A2375B"/>
    <w:rsid w:val="00A27C36"/>
    <w:rsid w:val="00A36178"/>
    <w:rsid w:val="00A5084B"/>
    <w:rsid w:val="00A5341F"/>
    <w:rsid w:val="00A75824"/>
    <w:rsid w:val="00A77CAE"/>
    <w:rsid w:val="00A90C84"/>
    <w:rsid w:val="00A922D2"/>
    <w:rsid w:val="00AA710F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52304"/>
    <w:rsid w:val="00B55A5D"/>
    <w:rsid w:val="00B61D2B"/>
    <w:rsid w:val="00B63072"/>
    <w:rsid w:val="00B80381"/>
    <w:rsid w:val="00B842DD"/>
    <w:rsid w:val="00B936A6"/>
    <w:rsid w:val="00B96ADB"/>
    <w:rsid w:val="00BA5E42"/>
    <w:rsid w:val="00BB2E18"/>
    <w:rsid w:val="00C101BF"/>
    <w:rsid w:val="00C123F2"/>
    <w:rsid w:val="00C246AC"/>
    <w:rsid w:val="00C2678D"/>
    <w:rsid w:val="00C5267A"/>
    <w:rsid w:val="00C5503B"/>
    <w:rsid w:val="00C64B27"/>
    <w:rsid w:val="00C703CD"/>
    <w:rsid w:val="00C764C5"/>
    <w:rsid w:val="00CC2B07"/>
    <w:rsid w:val="00CD156A"/>
    <w:rsid w:val="00CD3F7C"/>
    <w:rsid w:val="00CD54C7"/>
    <w:rsid w:val="00D03E02"/>
    <w:rsid w:val="00D05C74"/>
    <w:rsid w:val="00D6072E"/>
    <w:rsid w:val="00D75523"/>
    <w:rsid w:val="00D86C39"/>
    <w:rsid w:val="00D97918"/>
    <w:rsid w:val="00D97BBF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6087B"/>
    <w:rsid w:val="00E85EBB"/>
    <w:rsid w:val="00EA5655"/>
    <w:rsid w:val="00EB44CE"/>
    <w:rsid w:val="00EB6FA3"/>
    <w:rsid w:val="00EC7AED"/>
    <w:rsid w:val="00EE496F"/>
    <w:rsid w:val="00EE7B92"/>
    <w:rsid w:val="00EF40E6"/>
    <w:rsid w:val="00EF64E3"/>
    <w:rsid w:val="00F04491"/>
    <w:rsid w:val="00F133C2"/>
    <w:rsid w:val="00F21669"/>
    <w:rsid w:val="00F32C49"/>
    <w:rsid w:val="00F522D4"/>
    <w:rsid w:val="00F52B0A"/>
    <w:rsid w:val="00F77CE1"/>
    <w:rsid w:val="00F801AE"/>
    <w:rsid w:val="00F84022"/>
    <w:rsid w:val="00F85927"/>
    <w:rsid w:val="00FA0151"/>
    <w:rsid w:val="00FA4F96"/>
    <w:rsid w:val="00FB4BF4"/>
    <w:rsid w:val="00FC0982"/>
    <w:rsid w:val="00FC20F5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549</Words>
  <Characters>4361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26</cp:revision>
  <cp:lastPrinted>2026-06-03T08:32:00Z</cp:lastPrinted>
  <dcterms:created xsi:type="dcterms:W3CDTF">2023-11-03T10:11:00Z</dcterms:created>
  <dcterms:modified xsi:type="dcterms:W3CDTF">2026-06-08T08:32:00Z</dcterms:modified>
</cp:coreProperties>
</file>